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 w:rsidRPr="00D32E68">
        <w:rPr>
          <w:rFonts w:ascii="Times New Roman" w:hAnsi="Times New Roman"/>
          <w:sz w:val="28"/>
          <w:szCs w:val="28"/>
          <w:lang w:eastAsia="x-none"/>
        </w:rPr>
        <w:t>ем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округа Ставропольского края</w:t>
      </w:r>
    </w:p>
    <w:p w:rsidR="00146B7B" w:rsidRPr="00D32E68" w:rsidRDefault="00E40E73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bookmarkStart w:id="0" w:name="_GoBack"/>
      <w:r w:rsidRPr="00D32E68">
        <w:rPr>
          <w:rFonts w:ascii="Times New Roman" w:hAnsi="Times New Roman"/>
          <w:sz w:val="28"/>
          <w:szCs w:val="28"/>
          <w:lang w:eastAsia="x-none"/>
        </w:rPr>
        <w:t xml:space="preserve">от </w:t>
      </w:r>
      <w:r w:rsidR="00C119AE" w:rsidRPr="00D32E68">
        <w:rPr>
          <w:rFonts w:ascii="Times New Roman" w:hAnsi="Times New Roman"/>
          <w:sz w:val="28"/>
          <w:szCs w:val="28"/>
          <w:lang w:eastAsia="x-none"/>
        </w:rPr>
        <w:t>01 марта</w:t>
      </w:r>
      <w:r w:rsidR="0007753F"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eastAsia="x-none"/>
        </w:rPr>
        <w:t>202</w:t>
      </w:r>
      <w:r w:rsidR="0007753F" w:rsidRPr="00D32E68">
        <w:rPr>
          <w:rFonts w:ascii="Times New Roman" w:hAnsi="Times New Roman"/>
          <w:sz w:val="28"/>
          <w:szCs w:val="28"/>
          <w:lang w:eastAsia="x-none"/>
        </w:rPr>
        <w:t>2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г. № </w:t>
      </w:r>
      <w:r w:rsidR="00C119AE" w:rsidRPr="00D32E68">
        <w:rPr>
          <w:rFonts w:ascii="Times New Roman" w:hAnsi="Times New Roman"/>
          <w:sz w:val="28"/>
          <w:szCs w:val="28"/>
          <w:lang w:eastAsia="x-none"/>
        </w:rPr>
        <w:t>228</w:t>
      </w:r>
    </w:p>
    <w:bookmarkEnd w:id="0"/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570544" w:rsidRPr="00D32E68" w:rsidRDefault="00570544" w:rsidP="00570544">
      <w:pPr>
        <w:tabs>
          <w:tab w:val="left" w:pos="10557"/>
        </w:tabs>
        <w:spacing w:line="240" w:lineRule="exact"/>
        <w:ind w:firstLine="0"/>
        <w:rPr>
          <w:rFonts w:ascii="Times New Roman" w:hAnsi="Times New Roman"/>
          <w:sz w:val="28"/>
          <w:szCs w:val="28"/>
          <w:lang w:eastAsia="x-none"/>
        </w:rPr>
      </w:pPr>
    </w:p>
    <w:tbl>
      <w:tblPr>
        <w:tblStyle w:val="af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D32E68" w:rsidRPr="00D32E68" w:rsidTr="00146B7B">
        <w:tc>
          <w:tcPr>
            <w:tcW w:w="4962" w:type="dxa"/>
          </w:tcPr>
          <w:p w:rsidR="00146B7B" w:rsidRPr="00D32E68" w:rsidRDefault="00146B7B" w:rsidP="00146B7B">
            <w:pPr>
              <w:tabs>
                <w:tab w:val="left" w:pos="10557"/>
              </w:tabs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</w:p>
          <w:p w:rsidR="00146B7B" w:rsidRPr="00D32E68" w:rsidRDefault="00146B7B" w:rsidP="00184F25">
            <w:pPr>
              <w:tabs>
                <w:tab w:val="left" w:pos="10557"/>
              </w:tabs>
              <w:spacing w:line="240" w:lineRule="exact"/>
              <w:ind w:left="-108" w:firstLine="0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</w:tcPr>
          <w:p w:rsidR="00146B7B" w:rsidRPr="00D32E68" w:rsidRDefault="00146B7B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Согласовано</w:t>
            </w:r>
          </w:p>
          <w:p w:rsidR="00146B7B" w:rsidRPr="00D32E68" w:rsidRDefault="00146B7B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Начальник филиала по Шпаковскому району Ставропольского края 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ФКУ УИИ УФСИН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России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по Ставропольскому краю</w:t>
            </w:r>
          </w:p>
          <w:p w:rsidR="00146B7B" w:rsidRPr="00D32E68" w:rsidRDefault="00146B7B" w:rsidP="00146B7B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__________________В.В.Пономарев</w:t>
            </w:r>
          </w:p>
          <w:p w:rsidR="00146B7B" w:rsidRPr="00D32E68" w:rsidRDefault="00146B7B" w:rsidP="00184F25">
            <w:pPr>
              <w:tabs>
                <w:tab w:val="left" w:pos="10557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</w:tbl>
    <w:p w:rsidR="00BE150B" w:rsidRPr="00D32E68" w:rsidRDefault="00BE150B" w:rsidP="00F75EE0">
      <w:pPr>
        <w:tabs>
          <w:tab w:val="left" w:pos="10557"/>
        </w:tabs>
        <w:spacing w:line="240" w:lineRule="exact"/>
        <w:ind w:firstLine="0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BE150B" w:rsidRPr="00D32E68" w:rsidRDefault="00BE150B" w:rsidP="00BE150B">
      <w:pPr>
        <w:tabs>
          <w:tab w:val="left" w:pos="851"/>
        </w:tabs>
        <w:jc w:val="center"/>
        <w:rPr>
          <w:rFonts w:ascii="Times New Roman" w:hAnsi="Times New Roman"/>
          <w:b/>
          <w:bCs/>
          <w:sz w:val="28"/>
          <w:szCs w:val="28"/>
          <w:lang w:val="x-none" w:eastAsia="x-none"/>
        </w:rPr>
      </w:pPr>
    </w:p>
    <w:p w:rsidR="00A6299C" w:rsidRDefault="00A6299C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32E68" w:rsidRPr="00D32E68" w:rsidRDefault="00D32E68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A6299C" w:rsidRPr="00D32E68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ПЕРЕЧЕНЬ</w:t>
      </w:r>
    </w:p>
    <w:p w:rsidR="00146B7B" w:rsidRPr="00D32E68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97E9F" w:rsidRPr="00D32E68" w:rsidRDefault="00796364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в</w:t>
      </w:r>
      <w:r w:rsidR="00297E9F" w:rsidRPr="00D32E68">
        <w:rPr>
          <w:rFonts w:ascii="Times New Roman" w:hAnsi="Times New Roman"/>
          <w:sz w:val="28"/>
          <w:szCs w:val="28"/>
        </w:rPr>
        <w:t>ид</w:t>
      </w:r>
      <w:r w:rsidRPr="00D32E68">
        <w:rPr>
          <w:rFonts w:ascii="Times New Roman" w:hAnsi="Times New Roman"/>
          <w:sz w:val="28"/>
          <w:szCs w:val="28"/>
        </w:rPr>
        <w:t>ов</w:t>
      </w:r>
      <w:r w:rsidR="00297E9F" w:rsidRPr="00D32E68">
        <w:rPr>
          <w:rFonts w:ascii="Times New Roman" w:hAnsi="Times New Roman"/>
          <w:sz w:val="28"/>
          <w:szCs w:val="28"/>
        </w:rPr>
        <w:t xml:space="preserve"> обязательных работ и объекты,</w:t>
      </w:r>
      <w:r w:rsidR="000E2684" w:rsidRPr="00D32E68">
        <w:rPr>
          <w:rFonts w:ascii="Times New Roman" w:hAnsi="Times New Roman"/>
          <w:sz w:val="28"/>
          <w:szCs w:val="28"/>
        </w:rPr>
        <w:t xml:space="preserve"> </w:t>
      </w:r>
      <w:r w:rsidR="00297E9F" w:rsidRPr="00D32E68">
        <w:rPr>
          <w:rFonts w:ascii="Times New Roman" w:hAnsi="Times New Roman"/>
          <w:sz w:val="28"/>
          <w:szCs w:val="28"/>
        </w:rPr>
        <w:t xml:space="preserve">на которых они отбываются </w:t>
      </w:r>
    </w:p>
    <w:p w:rsidR="00BE150B" w:rsidRPr="00D32E68" w:rsidRDefault="00BE150B" w:rsidP="00BE150B">
      <w:pPr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678"/>
        <w:gridCol w:w="2693"/>
      </w:tblGrid>
      <w:tr w:rsidR="00D32E68" w:rsidRPr="00D32E68" w:rsidTr="00D32E68">
        <w:trPr>
          <w:trHeight w:val="20"/>
        </w:trPr>
        <w:tc>
          <w:tcPr>
            <w:tcW w:w="2268" w:type="dxa"/>
            <w:vAlign w:val="center"/>
          </w:tcPr>
          <w:p w:rsidR="007D05C1" w:rsidRPr="00D32E68" w:rsidRDefault="007D05C1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</w:p>
          <w:p w:rsidR="00BE150B" w:rsidRPr="00D32E68" w:rsidRDefault="007D05C1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обязательных работ</w:t>
            </w:r>
          </w:p>
        </w:tc>
        <w:tc>
          <w:tcPr>
            <w:tcW w:w="4678" w:type="dxa"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D32E68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693" w:type="dxa"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 w:val="restart"/>
            <w:vAlign w:val="center"/>
          </w:tcPr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1. Благоустройство, уборка территории, уход за зелеными насаждениями, земляные работы.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2. Поддержание в надлежащем состоянии мест массового отдыха.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3. Выполнение погрузочно-разгрузочных работ, связанных с поддержанием чистоты и порядка на территории населенного пункта.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4. Уборка помещений, зданий, сооружений, и прилегающей</w:t>
            </w:r>
            <w:r w:rsidR="004D7618"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к ним территории.</w:t>
            </w:r>
          </w:p>
          <w:p w:rsidR="00BE150B" w:rsidRPr="00D32E68" w:rsidRDefault="001E1CC9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5. Уборка</w:t>
            </w:r>
            <w:r w:rsidR="004D7618"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>мест погребения на территории населенного пункта.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6.Благоустройство памятников.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7. Иные общественно-полезные работы, не требующие профессиональной подготовки, специальных знаний и навыков и имеющие социально полезную направленность.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685E38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Верхнерусский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ый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CC11FF" w:rsidRPr="00D32E68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F21AF7" w:rsidRPr="00D32E68" w:rsidRDefault="00F21AF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Верхнерусское,</w:t>
            </w:r>
          </w:p>
          <w:p w:rsidR="00F21AF7" w:rsidRPr="00D32E68" w:rsidRDefault="00F21AF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Подгорная, 154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685E38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Дубовский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ый отдел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CC11FF" w:rsidRPr="00D32E68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E65BF3" w:rsidRPr="00D32E68" w:rsidRDefault="00E65BF3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. Дубовка, </w:t>
            </w:r>
          </w:p>
          <w:p w:rsidR="00E65BF3" w:rsidRPr="00D32E68" w:rsidRDefault="00E65BF3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Шоссейная, 3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DF3023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E65BF3" w:rsidRPr="00D32E68" w:rsidRDefault="004E546A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4E546A" w:rsidRPr="00D32E68" w:rsidRDefault="004E546A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42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DF3023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BE4B45" w:rsidRPr="00D32E68" w:rsidRDefault="00BE4B4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>. Казинка,</w:t>
            </w:r>
          </w:p>
          <w:p w:rsidR="00BE4B45" w:rsidRPr="00D32E68" w:rsidRDefault="00BE4B4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71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007AEC" w:rsidRPr="00D32E68" w:rsidRDefault="00007AEC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07AEC" w:rsidRPr="00D32E68" w:rsidRDefault="00007AEC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Михайловский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672D3A" w:rsidRPr="00D32E68" w:rsidRDefault="00672D3A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Г. Михайловск,</w:t>
            </w:r>
          </w:p>
          <w:p w:rsidR="00007AEC" w:rsidRPr="00D32E68" w:rsidRDefault="00672D3A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Ленина, 98</w:t>
            </w: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DC4037" w:rsidRPr="00D32E68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DC4037" w:rsidRPr="00D32E68" w:rsidRDefault="004235FF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унитарное предприятие «Ритуал» города Михайловска</w:t>
            </w:r>
          </w:p>
        </w:tc>
        <w:tc>
          <w:tcPr>
            <w:tcW w:w="2693" w:type="dxa"/>
            <w:vAlign w:val="center"/>
          </w:tcPr>
          <w:p w:rsidR="003C6D85" w:rsidRPr="00D32E68" w:rsidRDefault="003C6D85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DC4037" w:rsidRPr="00D32E68" w:rsidRDefault="003C6D85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DC4037" w:rsidRPr="00D32E68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DC4037" w:rsidRPr="00D32E68" w:rsidRDefault="0030642D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казенное учреждение культуры «Социально-культурное объединение» 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br/>
              <w:t>города Михайловска</w:t>
            </w:r>
          </w:p>
        </w:tc>
        <w:tc>
          <w:tcPr>
            <w:tcW w:w="2693" w:type="dxa"/>
            <w:vAlign w:val="center"/>
          </w:tcPr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ул. </w:t>
            </w:r>
            <w:proofErr w:type="spellStart"/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Кузьминовская</w:t>
            </w:r>
            <w:proofErr w:type="spellEnd"/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, 2</w:t>
            </w:r>
          </w:p>
          <w:p w:rsidR="00DC4037" w:rsidRPr="00D32E68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F93D32" w:rsidRPr="00D32E68" w:rsidRDefault="00F93D3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F93D32" w:rsidRPr="00D32E68" w:rsidRDefault="00F93D32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унитарное предприятие «Центральный торговый комплекс» города Михайловска»</w:t>
            </w:r>
          </w:p>
        </w:tc>
        <w:tc>
          <w:tcPr>
            <w:tcW w:w="2693" w:type="dxa"/>
            <w:vAlign w:val="center"/>
          </w:tcPr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Октябрьская, 134</w:t>
            </w:r>
          </w:p>
          <w:p w:rsidR="00F93D32" w:rsidRPr="00D32E68" w:rsidRDefault="00F93D3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D11280" w:rsidRPr="00D32E68" w:rsidRDefault="00D11280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D11280" w:rsidRPr="00D32E68" w:rsidRDefault="00D11280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«Жилищно-коммунальное хозяйство 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br/>
              <w:t>города Михайловска»</w:t>
            </w:r>
          </w:p>
        </w:tc>
        <w:tc>
          <w:tcPr>
            <w:tcW w:w="2693" w:type="dxa"/>
            <w:vAlign w:val="center"/>
          </w:tcPr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D11280" w:rsidRPr="00D32E68" w:rsidRDefault="00D11280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0F3162" w:rsidRPr="00D32E68" w:rsidRDefault="000F316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. Надежда, </w:t>
            </w:r>
          </w:p>
          <w:p w:rsidR="00BE150B" w:rsidRPr="00D32E68" w:rsidRDefault="000F316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Комсомольская, 14</w:t>
            </w: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BD01C2" w:rsidRPr="00D32E68" w:rsidRDefault="00BD01C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станица Новомарьевская, </w:t>
            </w:r>
          </w:p>
          <w:p w:rsidR="00BE150B" w:rsidRPr="00D32E68" w:rsidRDefault="00BD01C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Почтовая, 22</w:t>
            </w: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Пелагиадский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02645F" w:rsidRPr="00D32E68" w:rsidRDefault="0002645F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Пелагиада,</w:t>
            </w:r>
          </w:p>
          <w:p w:rsidR="0002645F" w:rsidRPr="00D32E68" w:rsidRDefault="0002645F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94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D32E68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F91FB9" w:rsidRPr="00D32E68" w:rsidRDefault="00F91FB9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91FB9" w:rsidRPr="00D32E68" w:rsidRDefault="00F91FB9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1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6D7D42" w:rsidRPr="00D32E68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6D7D42" w:rsidRPr="00D32E68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5C3BD6" w:rsidRPr="00D32E68" w:rsidRDefault="005C3BD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5C3BD6" w:rsidRPr="00D32E68" w:rsidRDefault="005C3BD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Казачья, 10</w:t>
            </w:r>
          </w:p>
          <w:p w:rsidR="006D7D42" w:rsidRPr="00D32E68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6D7D42" w:rsidRPr="00D32E68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6D7D42" w:rsidRPr="00D32E68" w:rsidRDefault="002460F7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="006D7D42"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D07606" w:rsidRPr="00D32E68" w:rsidRDefault="00D0760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станица Темнолесская,</w:t>
            </w:r>
          </w:p>
          <w:p w:rsidR="006D7D42" w:rsidRPr="00D32E68" w:rsidRDefault="00D0760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  <w:r w:rsidR="00F91FB9" w:rsidRPr="00D32E68">
              <w:rPr>
                <w:rFonts w:ascii="Times New Roman" w:hAnsi="Times New Roman"/>
                <w:sz w:val="28"/>
                <w:szCs w:val="28"/>
              </w:rPr>
              <w:t>,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 97</w:t>
            </w: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Merge/>
            <w:vAlign w:val="center"/>
          </w:tcPr>
          <w:p w:rsidR="00596016" w:rsidRPr="00D32E68" w:rsidRDefault="0059601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96016" w:rsidRPr="00D32E68" w:rsidRDefault="0059601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E92025" w:rsidRPr="00D32E68" w:rsidRDefault="00E9202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пос. Цимлянский,</w:t>
            </w:r>
          </w:p>
          <w:p w:rsidR="00E92025" w:rsidRPr="00D32E68" w:rsidRDefault="00E9202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Советская, № 10 а</w:t>
            </w:r>
          </w:p>
          <w:p w:rsidR="00596016" w:rsidRPr="00D32E68" w:rsidRDefault="0059601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D32E68">
        <w:trPr>
          <w:trHeight w:val="20"/>
        </w:trPr>
        <w:tc>
          <w:tcPr>
            <w:tcW w:w="2268" w:type="dxa"/>
            <w:vAlign w:val="center"/>
          </w:tcPr>
          <w:p w:rsidR="00C51449" w:rsidRPr="00D32E68" w:rsidRDefault="00C51449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51449" w:rsidRPr="00D32E68" w:rsidRDefault="00C51449" w:rsidP="00C51449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унитарное предприятие «Жилищно-эксплуатационная компания»</w:t>
            </w:r>
          </w:p>
        </w:tc>
        <w:tc>
          <w:tcPr>
            <w:tcW w:w="2693" w:type="dxa"/>
            <w:vAlign w:val="center"/>
          </w:tcPr>
          <w:p w:rsidR="00C51449" w:rsidRPr="00D32E68" w:rsidRDefault="00C51449" w:rsidP="00C51449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C51449" w:rsidRPr="00D32E68" w:rsidRDefault="00C51449" w:rsidP="00C5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Фрунзе 9б</w:t>
            </w:r>
          </w:p>
        </w:tc>
      </w:tr>
    </w:tbl>
    <w:p w:rsidR="001C17A2" w:rsidRPr="00D32E68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1C17A2" w:rsidRPr="00D32E68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07753F" w:rsidRPr="00D32E68" w:rsidRDefault="00D32E68" w:rsidP="00146B7B">
      <w:pPr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sectPr w:rsidR="0007753F" w:rsidRPr="00D32E68" w:rsidSect="00146B7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86E" w:rsidRDefault="00B2786E">
      <w:r>
        <w:separator/>
      </w:r>
    </w:p>
  </w:endnote>
  <w:endnote w:type="continuationSeparator" w:id="0">
    <w:p w:rsidR="00B2786E" w:rsidRDefault="00B2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86E" w:rsidRDefault="00B2786E">
      <w:r>
        <w:separator/>
      </w:r>
    </w:p>
  </w:footnote>
  <w:footnote w:type="continuationSeparator" w:id="0">
    <w:p w:rsidR="00B2786E" w:rsidRDefault="00B27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7A2" w:rsidRDefault="00146B7B" w:rsidP="00146B7B">
    <w:pPr>
      <w:pStyle w:val="af0"/>
      <w:tabs>
        <w:tab w:val="center" w:pos="5102"/>
        <w:tab w:val="left" w:pos="5790"/>
      </w:tabs>
      <w:jc w:val="left"/>
    </w:pPr>
    <w:r>
      <w:tab/>
    </w:r>
    <w:r>
      <w:tab/>
    </w:r>
    <w:sdt>
      <w:sdtPr>
        <w:id w:val="1458830752"/>
        <w:docPartObj>
          <w:docPartGallery w:val="Page Numbers (Top of Page)"/>
          <w:docPartUnique/>
        </w:docPartObj>
      </w:sdtPr>
      <w:sdtEndPr/>
      <w:sdtContent>
        <w:r w:rsidR="001C17A2">
          <w:fldChar w:fldCharType="begin"/>
        </w:r>
        <w:r w:rsidR="001C17A2">
          <w:instrText>PAGE   \* MERGEFORMAT</w:instrText>
        </w:r>
        <w:r w:rsidR="001C17A2">
          <w:fldChar w:fldCharType="separate"/>
        </w:r>
        <w:r w:rsidR="00D32E68">
          <w:rPr>
            <w:noProof/>
          </w:rPr>
          <w:t>2</w:t>
        </w:r>
        <w:r w:rsidR="001C17A2">
          <w:fldChar w:fldCharType="end"/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43C1"/>
    <w:rsid w:val="00040882"/>
    <w:rsid w:val="00050D74"/>
    <w:rsid w:val="00053220"/>
    <w:rsid w:val="00054F93"/>
    <w:rsid w:val="00075DA6"/>
    <w:rsid w:val="0007753F"/>
    <w:rsid w:val="000B2CF0"/>
    <w:rsid w:val="000D2993"/>
    <w:rsid w:val="000E2684"/>
    <w:rsid w:val="000E2F68"/>
    <w:rsid w:val="000F3162"/>
    <w:rsid w:val="000F6F08"/>
    <w:rsid w:val="00112FE0"/>
    <w:rsid w:val="00134034"/>
    <w:rsid w:val="00135FF9"/>
    <w:rsid w:val="00146B7B"/>
    <w:rsid w:val="00155683"/>
    <w:rsid w:val="001639EB"/>
    <w:rsid w:val="00173B98"/>
    <w:rsid w:val="00194974"/>
    <w:rsid w:val="0019732F"/>
    <w:rsid w:val="001A2B41"/>
    <w:rsid w:val="001A33B8"/>
    <w:rsid w:val="001B1272"/>
    <w:rsid w:val="001C0A57"/>
    <w:rsid w:val="001C144E"/>
    <w:rsid w:val="001C17A2"/>
    <w:rsid w:val="001C2428"/>
    <w:rsid w:val="001C62E0"/>
    <w:rsid w:val="001C73C4"/>
    <w:rsid w:val="001D2D9C"/>
    <w:rsid w:val="001E1CC9"/>
    <w:rsid w:val="001F2AF3"/>
    <w:rsid w:val="001F554A"/>
    <w:rsid w:val="0020310D"/>
    <w:rsid w:val="002305D0"/>
    <w:rsid w:val="00236F01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642D"/>
    <w:rsid w:val="003105D1"/>
    <w:rsid w:val="003203FC"/>
    <w:rsid w:val="00320D6C"/>
    <w:rsid w:val="003232EF"/>
    <w:rsid w:val="00325D1D"/>
    <w:rsid w:val="00326AF3"/>
    <w:rsid w:val="00336072"/>
    <w:rsid w:val="00350BB9"/>
    <w:rsid w:val="00356AED"/>
    <w:rsid w:val="003572C1"/>
    <w:rsid w:val="00363C09"/>
    <w:rsid w:val="00364F08"/>
    <w:rsid w:val="003651FC"/>
    <w:rsid w:val="00365393"/>
    <w:rsid w:val="00371191"/>
    <w:rsid w:val="00382EDB"/>
    <w:rsid w:val="00383410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A40"/>
    <w:rsid w:val="003F289E"/>
    <w:rsid w:val="003F3455"/>
    <w:rsid w:val="003F7E96"/>
    <w:rsid w:val="00401B14"/>
    <w:rsid w:val="004204F9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6D68"/>
    <w:rsid w:val="004B0C44"/>
    <w:rsid w:val="004D024B"/>
    <w:rsid w:val="004D1682"/>
    <w:rsid w:val="004D2AD3"/>
    <w:rsid w:val="004D5231"/>
    <w:rsid w:val="004D7618"/>
    <w:rsid w:val="004E546A"/>
    <w:rsid w:val="004F5C3A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639EB"/>
    <w:rsid w:val="00570544"/>
    <w:rsid w:val="00571D57"/>
    <w:rsid w:val="00592710"/>
    <w:rsid w:val="00596016"/>
    <w:rsid w:val="005B2EF9"/>
    <w:rsid w:val="005C3BD6"/>
    <w:rsid w:val="005C55A0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2D3A"/>
    <w:rsid w:val="00672ECF"/>
    <w:rsid w:val="00675C98"/>
    <w:rsid w:val="00685E38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7D42"/>
    <w:rsid w:val="007012EA"/>
    <w:rsid w:val="007023A5"/>
    <w:rsid w:val="00721B8E"/>
    <w:rsid w:val="00735E88"/>
    <w:rsid w:val="007426BF"/>
    <w:rsid w:val="00743911"/>
    <w:rsid w:val="00744058"/>
    <w:rsid w:val="0076765B"/>
    <w:rsid w:val="00775858"/>
    <w:rsid w:val="00783D37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7128"/>
    <w:rsid w:val="007E4071"/>
    <w:rsid w:val="007E4322"/>
    <w:rsid w:val="007F2178"/>
    <w:rsid w:val="00801D8C"/>
    <w:rsid w:val="00803D0E"/>
    <w:rsid w:val="00803D67"/>
    <w:rsid w:val="00805F00"/>
    <w:rsid w:val="008120CF"/>
    <w:rsid w:val="008129B0"/>
    <w:rsid w:val="00815887"/>
    <w:rsid w:val="008174AF"/>
    <w:rsid w:val="00831AF9"/>
    <w:rsid w:val="00833EB5"/>
    <w:rsid w:val="008432A3"/>
    <w:rsid w:val="008478C7"/>
    <w:rsid w:val="008639C3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C5"/>
    <w:rsid w:val="0093112C"/>
    <w:rsid w:val="00932859"/>
    <w:rsid w:val="00932CFF"/>
    <w:rsid w:val="009348DC"/>
    <w:rsid w:val="00935EE0"/>
    <w:rsid w:val="00946496"/>
    <w:rsid w:val="00954E02"/>
    <w:rsid w:val="00955227"/>
    <w:rsid w:val="0096591B"/>
    <w:rsid w:val="00986EE5"/>
    <w:rsid w:val="00987FC4"/>
    <w:rsid w:val="009A2DB3"/>
    <w:rsid w:val="009A32F9"/>
    <w:rsid w:val="009B0605"/>
    <w:rsid w:val="009B33AD"/>
    <w:rsid w:val="009B7446"/>
    <w:rsid w:val="009D7A86"/>
    <w:rsid w:val="009F71E7"/>
    <w:rsid w:val="00A011A7"/>
    <w:rsid w:val="00A02214"/>
    <w:rsid w:val="00A071A9"/>
    <w:rsid w:val="00A1657D"/>
    <w:rsid w:val="00A2099A"/>
    <w:rsid w:val="00A24848"/>
    <w:rsid w:val="00A26D88"/>
    <w:rsid w:val="00A27288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70A5"/>
    <w:rsid w:val="00B21B2E"/>
    <w:rsid w:val="00B22E52"/>
    <w:rsid w:val="00B24C04"/>
    <w:rsid w:val="00B2786E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19AE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1449"/>
    <w:rsid w:val="00C57158"/>
    <w:rsid w:val="00C75F9C"/>
    <w:rsid w:val="00C92669"/>
    <w:rsid w:val="00CA4D64"/>
    <w:rsid w:val="00CA517D"/>
    <w:rsid w:val="00CC11FF"/>
    <w:rsid w:val="00CC3150"/>
    <w:rsid w:val="00CD01AF"/>
    <w:rsid w:val="00D018A4"/>
    <w:rsid w:val="00D07606"/>
    <w:rsid w:val="00D11280"/>
    <w:rsid w:val="00D1674D"/>
    <w:rsid w:val="00D17DFA"/>
    <w:rsid w:val="00D32E68"/>
    <w:rsid w:val="00D52EDB"/>
    <w:rsid w:val="00D5321F"/>
    <w:rsid w:val="00D6124A"/>
    <w:rsid w:val="00D660BD"/>
    <w:rsid w:val="00D71BD5"/>
    <w:rsid w:val="00D74E7B"/>
    <w:rsid w:val="00D94221"/>
    <w:rsid w:val="00D962BD"/>
    <w:rsid w:val="00DA0615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357F3"/>
    <w:rsid w:val="00E40E73"/>
    <w:rsid w:val="00E415CD"/>
    <w:rsid w:val="00E41D8B"/>
    <w:rsid w:val="00E52E16"/>
    <w:rsid w:val="00E5306A"/>
    <w:rsid w:val="00E560FD"/>
    <w:rsid w:val="00E616EC"/>
    <w:rsid w:val="00E65BF3"/>
    <w:rsid w:val="00E8147C"/>
    <w:rsid w:val="00E86B9C"/>
    <w:rsid w:val="00E86E7E"/>
    <w:rsid w:val="00E9082B"/>
    <w:rsid w:val="00E9128C"/>
    <w:rsid w:val="00E92025"/>
    <w:rsid w:val="00E92313"/>
    <w:rsid w:val="00EA2428"/>
    <w:rsid w:val="00EA61A2"/>
    <w:rsid w:val="00EB41A9"/>
    <w:rsid w:val="00EC683D"/>
    <w:rsid w:val="00EC7A88"/>
    <w:rsid w:val="00F03F66"/>
    <w:rsid w:val="00F06625"/>
    <w:rsid w:val="00F21AF7"/>
    <w:rsid w:val="00F22428"/>
    <w:rsid w:val="00F23043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1638"/>
    <w:rsid w:val="00F72279"/>
    <w:rsid w:val="00F75EE0"/>
    <w:rsid w:val="00F767D5"/>
    <w:rsid w:val="00F84099"/>
    <w:rsid w:val="00F84460"/>
    <w:rsid w:val="00F86CF6"/>
    <w:rsid w:val="00F91F92"/>
    <w:rsid w:val="00F91FB9"/>
    <w:rsid w:val="00F93D32"/>
    <w:rsid w:val="00F95B70"/>
    <w:rsid w:val="00FA4161"/>
    <w:rsid w:val="00FC417F"/>
    <w:rsid w:val="00FD0C53"/>
    <w:rsid w:val="00FD7DDC"/>
    <w:rsid w:val="00FE4803"/>
    <w:rsid w:val="00FF19AB"/>
    <w:rsid w:val="00FF22E0"/>
    <w:rsid w:val="00FF3178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9B4FD-087A-4017-B41F-3A965E3D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3329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Сарапий Светлана Владимировна (319-03-011 - sarapiy)</dc:creator>
  <cp:lastModifiedBy>Князь Александра Николаевна</cp:lastModifiedBy>
  <cp:revision>7</cp:revision>
  <cp:lastPrinted>2023-03-02T06:13:00Z</cp:lastPrinted>
  <dcterms:created xsi:type="dcterms:W3CDTF">2022-10-17T11:19:00Z</dcterms:created>
  <dcterms:modified xsi:type="dcterms:W3CDTF">2023-03-02T06:13:00Z</dcterms:modified>
</cp:coreProperties>
</file>